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03EA4" w14:textId="6349A1B1" w:rsidR="00E6476C" w:rsidRPr="00222D66" w:rsidRDefault="00E6476C" w:rsidP="00E6476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sz w:val="22"/>
        </w:rPr>
        <w:t>CT</w:t>
      </w:r>
      <w:r w:rsidRPr="00222D66">
        <w:rPr>
          <w:rFonts w:cs="Arial"/>
          <w:bCs/>
          <w:sz w:val="22"/>
        </w:rPr>
        <w:t xml:space="preserve"> Meeting </w:t>
      </w:r>
      <w:r>
        <w:rPr>
          <w:rFonts w:cs="Arial"/>
          <w:bCs/>
          <w:sz w:val="22"/>
        </w:rPr>
        <w:t>#96</w:t>
      </w:r>
      <w:r w:rsidRPr="00222D66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CP-221098</w:t>
      </w:r>
    </w:p>
    <w:p w14:paraId="23EFD00E" w14:textId="77777777" w:rsidR="00E6476C" w:rsidRPr="00DC278D" w:rsidRDefault="00E6476C" w:rsidP="00E6476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Budapest, Hungary</w:t>
      </w:r>
      <w:r w:rsidRPr="001412A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6</w:t>
      </w:r>
      <w:r w:rsidRPr="001412A6">
        <w:rPr>
          <w:rFonts w:cs="Arial"/>
          <w:bCs/>
          <w:sz w:val="22"/>
        </w:rPr>
        <w:t xml:space="preserve">th – </w:t>
      </w:r>
      <w:r>
        <w:rPr>
          <w:rFonts w:cs="Arial"/>
          <w:bCs/>
          <w:sz w:val="22"/>
        </w:rPr>
        <w:t>7</w:t>
      </w:r>
      <w:r w:rsidRPr="001412A6">
        <w:rPr>
          <w:rFonts w:cs="Arial"/>
          <w:bCs/>
          <w:sz w:val="22"/>
        </w:rPr>
        <w:t xml:space="preserve">th </w:t>
      </w:r>
      <w:r>
        <w:rPr>
          <w:rFonts w:cs="Arial"/>
          <w:bCs/>
          <w:sz w:val="22"/>
        </w:rPr>
        <w:t xml:space="preserve">June </w:t>
      </w:r>
      <w:r w:rsidRPr="001412A6">
        <w:rPr>
          <w:rFonts w:cs="Arial"/>
          <w:bCs/>
          <w:sz w:val="22"/>
        </w:rPr>
        <w:t>202</w:t>
      </w:r>
      <w:r>
        <w:rPr>
          <w:rFonts w:cs="Arial"/>
          <w:bCs/>
          <w:sz w:val="22"/>
        </w:rPr>
        <w:t xml:space="preserve">2                                                        </w:t>
      </w:r>
      <w:r w:rsidRPr="001412A6">
        <w:rPr>
          <w:rFonts w:cs="Arial"/>
          <w:b w:val="0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420D5E96" w14:textId="33EB88DD" w:rsidR="00E6476C" w:rsidRDefault="00E6476C" w:rsidP="00E6476C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 to TSG</w:t>
      </w:r>
      <w:r>
        <w:rPr>
          <w:rFonts w:ascii="Arial" w:hAnsi="Arial" w:cs="Arial"/>
          <w:b/>
        </w:rPr>
        <w:t xml:space="preserve"> for Information:</w:t>
      </w:r>
      <w:r>
        <w:rPr>
          <w:rFonts w:ascii="Arial" w:hAnsi="Arial" w:cs="Arial"/>
          <w:b/>
        </w:rPr>
        <w:br/>
      </w:r>
      <w:r w:rsidRPr="00155528">
        <w:rPr>
          <w:rFonts w:ascii="Arial" w:hAnsi="Arial" w:cs="Arial"/>
          <w:b/>
        </w:rPr>
        <w:t>TS 29.</w:t>
      </w:r>
      <w:r>
        <w:rPr>
          <w:rFonts w:ascii="Arial" w:hAnsi="Arial" w:cs="Arial"/>
          <w:b/>
        </w:rPr>
        <w:t>580</w:t>
      </w:r>
      <w:r w:rsidRPr="00222D66">
        <w:rPr>
          <w:rFonts w:ascii="Arial" w:hAnsi="Arial" w:cs="Arial"/>
          <w:b/>
        </w:rPr>
        <w:t>, Version</w:t>
      </w:r>
      <w:r w:rsidRPr="001555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Pr="0015552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15552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5F26E7F" w14:textId="77777777" w:rsidR="00E6476C" w:rsidRDefault="00E6476C" w:rsidP="00E6476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CT3</w:t>
      </w:r>
      <w:r w:rsidRPr="00CC358C">
        <w:rPr>
          <w:rFonts w:ascii="Arial" w:hAnsi="Arial" w:cs="Arial"/>
          <w:b/>
          <w:color w:val="2F5496"/>
        </w:rPr>
        <w:br/>
      </w:r>
    </w:p>
    <w:p w14:paraId="1085B4FD" w14:textId="06EA22B8" w:rsidR="00E6476C" w:rsidRPr="00222D66" w:rsidRDefault="00E6476C" w:rsidP="00E6476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2387">
        <w:rPr>
          <w:rFonts w:ascii="Arial" w:hAnsi="Arial" w:cs="Arial"/>
          <w:b/>
        </w:rPr>
        <w:t>Information</w:t>
      </w:r>
    </w:p>
    <w:p w14:paraId="747CFFE2" w14:textId="77777777" w:rsidR="00E6476C" w:rsidRDefault="00E6476C" w:rsidP="00E6476C">
      <w:pPr>
        <w:spacing w:after="60"/>
        <w:ind w:left="1985" w:hanging="1985"/>
        <w:rPr>
          <w:rFonts w:ascii="Arial" w:hAnsi="Arial" w:cs="Arial"/>
          <w:bCs/>
        </w:rPr>
      </w:pPr>
    </w:p>
    <w:p w14:paraId="7A718738" w14:textId="77777777" w:rsidR="00E6476C" w:rsidRPr="00222D66" w:rsidRDefault="00E6476C" w:rsidP="00E6476C">
      <w:pPr>
        <w:tabs>
          <w:tab w:val="left" w:pos="3119"/>
        </w:tabs>
        <w:rPr>
          <w:b/>
          <w:sz w:val="24"/>
        </w:rPr>
      </w:pPr>
    </w:p>
    <w:p w14:paraId="0F3777D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DFCB7C3" w14:textId="77777777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D9391E">
        <w:t>80</w:t>
      </w:r>
      <w:r w:rsidR="008E6E9B">
        <w:t xml:space="preserve"> specifies the service APIs exposed by the </w:t>
      </w:r>
      <w:r w:rsidR="00D9391E">
        <w:t>Multicast/Broadcast Service</w:t>
      </w:r>
      <w:r w:rsidR="00BF6645">
        <w:t xml:space="preserve"> Function (</w:t>
      </w:r>
      <w:r w:rsidR="00D9391E">
        <w:t>MBSF</w:t>
      </w:r>
      <w:r w:rsidR="00BF6645">
        <w:t>) to support Multicast/Broadcast services</w:t>
      </w:r>
      <w:r w:rsidR="004E4AA3">
        <w:t>.</w:t>
      </w:r>
      <w:r w:rsidR="005B028C">
        <w:t xml:space="preserve"> In this sense, TS 29.</w:t>
      </w:r>
      <w:r w:rsidR="00BF6645">
        <w:t>5</w:t>
      </w:r>
      <w:r w:rsidR="00D9391E">
        <w:t>80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BF6645">
        <w:t xml:space="preserve">Multicast/Broadcast </w:t>
      </w:r>
      <w:r w:rsidR="00D9391E">
        <w:rPr>
          <w:lang w:val="en-US"/>
        </w:rPr>
        <w:t xml:space="preserve">service level functionalities </w:t>
      </w:r>
      <w:r w:rsidR="005B028C">
        <w:t xml:space="preserve">offered by the </w:t>
      </w:r>
      <w:r w:rsidR="00D9391E">
        <w:t>MBSF</w:t>
      </w:r>
      <w:r w:rsidR="005B028C">
        <w:t>.</w:t>
      </w:r>
    </w:p>
    <w:p w14:paraId="43229313" w14:textId="77777777" w:rsidR="00275DBC" w:rsidRPr="00354348" w:rsidRDefault="00354348" w:rsidP="00275DBC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D9391E">
        <w:t>80</w:t>
      </w:r>
      <w:r>
        <w:t xml:space="preserve"> is specified under the scope of the </w:t>
      </w:r>
      <w:r w:rsidR="00BF6645">
        <w:t>5MBS</w:t>
      </w:r>
      <w:r>
        <w:t xml:space="preserve"> work item</w:t>
      </w:r>
      <w:r w:rsidR="005B028C">
        <w:rPr>
          <w:lang w:val="en-US"/>
        </w:rPr>
        <w:t>.</w:t>
      </w:r>
      <w:r>
        <w:t xml:space="preserve"> </w:t>
      </w:r>
      <w:r w:rsidR="00BF6645">
        <w:rPr>
          <w:rFonts w:eastAsia="Calibri"/>
        </w:rPr>
        <w:t>T</w:t>
      </w:r>
      <w:r w:rsidR="005318E2">
        <w:rPr>
          <w:rFonts w:eastAsia="Calibri"/>
        </w:rPr>
        <w:t xml:space="preserve">he work item </w:t>
      </w:r>
      <w:r w:rsidR="00BF6645">
        <w:rPr>
          <w:rFonts w:eastAsia="Calibri"/>
        </w:rPr>
        <w:t xml:space="preserve">is experiencing delay due to pending </w:t>
      </w:r>
      <w:r w:rsidR="00D9391E">
        <w:rPr>
          <w:rFonts w:eastAsia="Calibri"/>
        </w:rPr>
        <w:t xml:space="preserve">clarifications from the related </w:t>
      </w:r>
      <w:r w:rsidR="00BF6645">
        <w:rPr>
          <w:rFonts w:eastAsia="Calibri"/>
        </w:rPr>
        <w:t>stage 2 work in SA</w:t>
      </w:r>
      <w:r w:rsidR="00D9391E">
        <w:rPr>
          <w:rFonts w:eastAsia="Calibri"/>
        </w:rPr>
        <w:t>4</w:t>
      </w:r>
      <w:r w:rsidR="001A6713">
        <w:rPr>
          <w:rFonts w:eastAsia="Calibri"/>
        </w:rPr>
        <w:t xml:space="preserve"> (cf. exception sheet in C3-223633 submitted to CT plenary)</w:t>
      </w:r>
      <w:r w:rsidR="00BF6645">
        <w:rPr>
          <w:rFonts w:eastAsia="Calibri"/>
        </w:rPr>
        <w:t xml:space="preserve">. CT3 has however </w:t>
      </w:r>
      <w:r w:rsidR="001E7E56">
        <w:rPr>
          <w:rFonts w:eastAsia="Calibri"/>
        </w:rPr>
        <w:t xml:space="preserve">managed to </w:t>
      </w:r>
      <w:r w:rsidR="00BF6645">
        <w:rPr>
          <w:rFonts w:eastAsia="Calibri"/>
        </w:rPr>
        <w:t xml:space="preserve">progress well on </w:t>
      </w:r>
      <w:r w:rsidR="001E7E56">
        <w:rPr>
          <w:rFonts w:eastAsia="Calibri"/>
        </w:rPr>
        <w:t xml:space="preserve">all </w:t>
      </w:r>
      <w:r w:rsidR="00BF6645">
        <w:rPr>
          <w:rFonts w:eastAsia="Calibri"/>
        </w:rPr>
        <w:t>the aspects for which there are stable stage 2 requirements and no ongoing discussion in stage 2 WGs</w:t>
      </w:r>
      <w:r w:rsidR="005318E2">
        <w:rPr>
          <w:rFonts w:eastAsia="Calibri"/>
        </w:rPr>
        <w:t xml:space="preserve">, </w:t>
      </w:r>
      <w:r>
        <w:rPr>
          <w:rFonts w:eastAsia="Calibri"/>
        </w:rPr>
        <w:t>i.e.</w:t>
      </w:r>
      <w:r w:rsidR="005318E2">
        <w:rPr>
          <w:rFonts w:eastAsia="Calibri"/>
        </w:rPr>
        <w:t>:</w:t>
      </w:r>
    </w:p>
    <w:p w14:paraId="20711493" w14:textId="77777777" w:rsidR="00275DBC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 w:rsidR="00D9391E" w:rsidRPr="00307394">
        <w:rPr>
          <w:lang w:val="en-US"/>
        </w:rPr>
        <w:t>Nmbsf_MBSUserService</w:t>
      </w:r>
      <w:r w:rsidR="00D9391E">
        <w:t xml:space="preserve"> </w:t>
      </w:r>
      <w:r w:rsidR="00751665">
        <w:t xml:space="preserve">service </w:t>
      </w:r>
      <w:r>
        <w:t xml:space="preserve">API definition </w:t>
      </w:r>
      <w:r w:rsidR="00BF6645">
        <w:t>has progressed well</w:t>
      </w:r>
      <w:r>
        <w:t xml:space="preserve">, with </w:t>
      </w:r>
      <w:r w:rsidR="00BF6645">
        <w:t>some Editor's Notes to be resolved mainly on the data model.</w:t>
      </w:r>
      <w:r w:rsidR="00D9391E">
        <w:t xml:space="preserve"> The OpenAPI description is also not yet defined.</w:t>
      </w:r>
    </w:p>
    <w:p w14:paraId="2D2F089F" w14:textId="77777777" w:rsidR="00BF6645" w:rsidRDefault="00354348" w:rsidP="00BF6645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F6645">
        <w:rPr>
          <w:rFonts w:eastAsia="Calibri"/>
        </w:rPr>
        <w:t xml:space="preserve">The </w:t>
      </w:r>
      <w:r w:rsidR="00D9391E" w:rsidRPr="00307394">
        <w:rPr>
          <w:lang w:val="en-US"/>
        </w:rPr>
        <w:t>Nmbsf_MBSUserDataIngestSession</w:t>
      </w:r>
      <w:r w:rsidR="00D9391E">
        <w:t xml:space="preserve"> </w:t>
      </w:r>
      <w:r w:rsidR="00BF6645">
        <w:t xml:space="preserve">service </w:t>
      </w:r>
      <w:r w:rsidR="00D9391E">
        <w:t>API definition has progressed well, with some Editor's Notes to be resolved mainly on the data model. The OpenAPI description is also not yet defined</w:t>
      </w:r>
      <w:r w:rsidR="00BF6645">
        <w:t>.</w:t>
      </w:r>
    </w:p>
    <w:p w14:paraId="006A7E9A" w14:textId="77777777" w:rsidR="0045428D" w:rsidRPr="00275DBC" w:rsidRDefault="00751665">
      <w:pPr>
        <w:tabs>
          <w:tab w:val="left" w:pos="3119"/>
        </w:tabs>
      </w:pPr>
      <w:r>
        <w:t>The remaining work to be undertaken in the next plenary cycle is to resolve all the</w:t>
      </w:r>
      <w:r w:rsidR="00BF6645">
        <w:t>se</w:t>
      </w:r>
      <w:r>
        <w:t xml:space="preserve"> remaining Editor's Notes</w:t>
      </w:r>
      <w:r w:rsidR="00D9391E">
        <w:t xml:space="preserve"> and define the OpenAPI descriptions</w:t>
      </w:r>
      <w:r w:rsidR="005318E2">
        <w:t>.</w:t>
      </w:r>
    </w:p>
    <w:p w14:paraId="10878E5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3B6BB85B" w14:textId="77777777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BF6645">
        <w:t>5</w:t>
      </w:r>
      <w:r w:rsidR="00D9391E">
        <w:t>80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2E8C54D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8A05D54" w14:textId="77777777" w:rsidR="0045428D" w:rsidRPr="00DD7FA7" w:rsidRDefault="00D9391E" w:rsidP="00D9391E">
      <w:pPr>
        <w:pStyle w:val="B1"/>
      </w:pPr>
      <w:r>
        <w:t>-</w:t>
      </w:r>
      <w:r>
        <w:tab/>
      </w:r>
      <w:r w:rsidR="00BF6645">
        <w:t>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on the data model definition for the </w:t>
      </w:r>
      <w:r w:rsidRPr="00307394">
        <w:rPr>
          <w:lang w:val="en-US"/>
        </w:rPr>
        <w:t>Nmbsf_MBSUserService</w:t>
      </w:r>
      <w:r>
        <w:t xml:space="preserve"> </w:t>
      </w:r>
      <w:r w:rsidR="008A1971">
        <w:t xml:space="preserve">and </w:t>
      </w:r>
      <w:r w:rsidRPr="00307394">
        <w:rPr>
          <w:lang w:val="en-US"/>
        </w:rPr>
        <w:t>Nmbsf_MBSUserDataIngestSession</w:t>
      </w:r>
      <w:r>
        <w:t xml:space="preserve"> </w:t>
      </w:r>
      <w:r w:rsidR="008A1971">
        <w:t>service APIs</w:t>
      </w:r>
      <w:r w:rsidR="00094F3D">
        <w:t xml:space="preserve">. </w:t>
      </w:r>
      <w:r w:rsidR="002E236F">
        <w:t>All</w:t>
      </w:r>
      <w:r w:rsidR="00094F3D">
        <w:t xml:space="preserve"> these </w:t>
      </w:r>
      <w:r w:rsidR="00DD7FA7">
        <w:t>Editor’s Notes</w:t>
      </w:r>
      <w:r w:rsidR="00094F3D">
        <w:t xml:space="preserve"> are</w:t>
      </w:r>
      <w:r w:rsidR="002E236F">
        <w:t xml:space="preserve"> pending </w:t>
      </w:r>
      <w:r>
        <w:t>a reply LS from</w:t>
      </w:r>
      <w:r w:rsidR="002E236F">
        <w:t xml:space="preserve"> SA</w:t>
      </w:r>
      <w:r>
        <w:t>4</w:t>
      </w:r>
      <w:r w:rsidR="009A623D">
        <w:t>.</w:t>
      </w:r>
    </w:p>
    <w:p w14:paraId="1B293E74" w14:textId="77777777" w:rsidR="00D9391E" w:rsidRPr="00DD7FA7" w:rsidRDefault="00D9391E" w:rsidP="00D9391E">
      <w:pPr>
        <w:pStyle w:val="B1"/>
      </w:pPr>
      <w:r>
        <w:t>-</w:t>
      </w:r>
      <w:r>
        <w:tab/>
        <w:t xml:space="preserve">Definition of the OpenAPI descriptions of the the </w:t>
      </w:r>
      <w:r w:rsidRPr="00307394">
        <w:rPr>
          <w:lang w:val="en-US"/>
        </w:rPr>
        <w:t>Nmbsf_MBSUserService</w:t>
      </w:r>
      <w:r>
        <w:t xml:space="preserve"> and </w:t>
      </w:r>
      <w:r w:rsidRPr="00307394">
        <w:rPr>
          <w:lang w:val="en-US"/>
        </w:rPr>
        <w:t>Nmbsf_MBSUserDataIngestSession</w:t>
      </w:r>
      <w:r>
        <w:t xml:space="preserve"> service APIs.</w:t>
      </w:r>
    </w:p>
    <w:p w14:paraId="184DA0F0" w14:textId="77777777" w:rsidR="00066D5D" w:rsidRPr="00DD7FA7" w:rsidRDefault="00066D5D" w:rsidP="00066D5D">
      <w:pPr>
        <w:pStyle w:val="B1"/>
      </w:pPr>
      <w:r>
        <w:t>-</w:t>
      </w:r>
      <w:r>
        <w:tab/>
      </w:r>
      <w:r w:rsidRPr="00510E0A">
        <w:rPr>
          <w:lang w:eastAsia="zh-CN"/>
        </w:rPr>
        <w:t>The MBS security requirements (e.g. MBS keys managem</w:t>
      </w:r>
      <w:r>
        <w:rPr>
          <w:lang w:eastAsia="zh-CN"/>
        </w:rPr>
        <w:t>ent) defined in Annex W of 3GPP TS </w:t>
      </w:r>
      <w:r w:rsidRPr="00510E0A">
        <w:rPr>
          <w:lang w:eastAsia="zh-CN"/>
        </w:rPr>
        <w:t>33.501 also need to be specified</w:t>
      </w:r>
      <w:r>
        <w:t>.</w:t>
      </w:r>
    </w:p>
    <w:p w14:paraId="7523E4E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10C02A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469DC" w14:textId="77777777" w:rsidR="00A36E67" w:rsidRDefault="00A36E67">
      <w:pPr>
        <w:spacing w:after="0"/>
      </w:pPr>
    </w:p>
  </w:endnote>
  <w:endnote w:type="continuationSeparator" w:id="0">
    <w:p w14:paraId="50517E20" w14:textId="77777777" w:rsidR="00A36E67" w:rsidRDefault="00A36E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694B5" w14:textId="77777777" w:rsidR="00A36E67" w:rsidRDefault="00A36E67">
      <w:pPr>
        <w:spacing w:after="0"/>
      </w:pPr>
    </w:p>
  </w:footnote>
  <w:footnote w:type="continuationSeparator" w:id="0">
    <w:p w14:paraId="39B699F2" w14:textId="77777777" w:rsidR="00A36E67" w:rsidRDefault="00A36E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A652B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2F0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48DB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4C13EB"/>
    <w:multiLevelType w:val="hybridMultilevel"/>
    <w:tmpl w:val="0BD8CCB6"/>
    <w:lvl w:ilvl="0" w:tplc="2A7C47C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0794"/>
    <w:rsid w:val="00052AFD"/>
    <w:rsid w:val="00066D5D"/>
    <w:rsid w:val="00094F3D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A6713"/>
    <w:rsid w:val="001E7E56"/>
    <w:rsid w:val="00201520"/>
    <w:rsid w:val="00222D66"/>
    <w:rsid w:val="00261F62"/>
    <w:rsid w:val="002647FD"/>
    <w:rsid w:val="00275DBC"/>
    <w:rsid w:val="00294617"/>
    <w:rsid w:val="002B09A1"/>
    <w:rsid w:val="002E236F"/>
    <w:rsid w:val="00305377"/>
    <w:rsid w:val="003406DA"/>
    <w:rsid w:val="00354348"/>
    <w:rsid w:val="00434283"/>
    <w:rsid w:val="0045428D"/>
    <w:rsid w:val="00487AB8"/>
    <w:rsid w:val="004C4793"/>
    <w:rsid w:val="004E4AA3"/>
    <w:rsid w:val="00513FA1"/>
    <w:rsid w:val="005318E2"/>
    <w:rsid w:val="00574ADF"/>
    <w:rsid w:val="005B028C"/>
    <w:rsid w:val="006A168B"/>
    <w:rsid w:val="006B1BFA"/>
    <w:rsid w:val="006B3C22"/>
    <w:rsid w:val="006C3550"/>
    <w:rsid w:val="006E1FA4"/>
    <w:rsid w:val="00751665"/>
    <w:rsid w:val="007E5E2C"/>
    <w:rsid w:val="008144A9"/>
    <w:rsid w:val="00827BB4"/>
    <w:rsid w:val="008A1971"/>
    <w:rsid w:val="008E6E9B"/>
    <w:rsid w:val="0093073F"/>
    <w:rsid w:val="00965E26"/>
    <w:rsid w:val="00973233"/>
    <w:rsid w:val="009A623D"/>
    <w:rsid w:val="009F736C"/>
    <w:rsid w:val="00A36E67"/>
    <w:rsid w:val="00A37130"/>
    <w:rsid w:val="00AC487C"/>
    <w:rsid w:val="00B25560"/>
    <w:rsid w:val="00B2646B"/>
    <w:rsid w:val="00B30376"/>
    <w:rsid w:val="00B531E6"/>
    <w:rsid w:val="00BB39B7"/>
    <w:rsid w:val="00BF6645"/>
    <w:rsid w:val="00C239E3"/>
    <w:rsid w:val="00C65A18"/>
    <w:rsid w:val="00CC358C"/>
    <w:rsid w:val="00CD4DA3"/>
    <w:rsid w:val="00CE2387"/>
    <w:rsid w:val="00D222FE"/>
    <w:rsid w:val="00D9391E"/>
    <w:rsid w:val="00DA6E8C"/>
    <w:rsid w:val="00DC278D"/>
    <w:rsid w:val="00DD7FA7"/>
    <w:rsid w:val="00DF56B0"/>
    <w:rsid w:val="00E1493B"/>
    <w:rsid w:val="00E462C0"/>
    <w:rsid w:val="00E6476C"/>
    <w:rsid w:val="00FA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8E6BA0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val="en-GB"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val="en-GB"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val="en-GB"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9391E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E6476C"/>
  </w:style>
  <w:style w:type="paragraph" w:styleId="BlockText">
    <w:name w:val="Block Text"/>
    <w:basedOn w:val="Normal"/>
    <w:rsid w:val="00E6476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E6476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476C"/>
    <w:rPr>
      <w:lang w:val="en-GB" w:eastAsia="ko-KR"/>
    </w:rPr>
  </w:style>
  <w:style w:type="paragraph" w:styleId="BodyText2">
    <w:name w:val="Body Text 2"/>
    <w:basedOn w:val="Normal"/>
    <w:link w:val="BodyText2Char"/>
    <w:rsid w:val="00E647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6476C"/>
    <w:rPr>
      <w:lang w:val="en-GB" w:eastAsia="ko-KR"/>
    </w:rPr>
  </w:style>
  <w:style w:type="paragraph" w:styleId="BodyText3">
    <w:name w:val="Body Text 3"/>
    <w:basedOn w:val="Normal"/>
    <w:link w:val="BodyText3Char"/>
    <w:rsid w:val="00E6476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6476C"/>
    <w:rPr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E6476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6476C"/>
    <w:rPr>
      <w:lang w:val="en-GB" w:eastAsia="ko-KR"/>
    </w:rPr>
  </w:style>
  <w:style w:type="paragraph" w:styleId="BodyTextIndent">
    <w:name w:val="Body Text Indent"/>
    <w:basedOn w:val="Normal"/>
    <w:link w:val="BodyTextIndentChar"/>
    <w:rsid w:val="00E647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476C"/>
    <w:rPr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E6476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6476C"/>
    <w:rPr>
      <w:lang w:val="en-GB" w:eastAsia="ko-KR"/>
    </w:rPr>
  </w:style>
  <w:style w:type="paragraph" w:styleId="BodyTextIndent2">
    <w:name w:val="Body Text Indent 2"/>
    <w:basedOn w:val="Normal"/>
    <w:link w:val="BodyTextIndent2Char"/>
    <w:rsid w:val="00E6476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6476C"/>
    <w:rPr>
      <w:lang w:val="en-GB" w:eastAsia="ko-KR"/>
    </w:rPr>
  </w:style>
  <w:style w:type="paragraph" w:styleId="BodyTextIndent3">
    <w:name w:val="Body Text Indent 3"/>
    <w:basedOn w:val="Normal"/>
    <w:link w:val="BodyTextIndent3Char"/>
    <w:rsid w:val="00E647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476C"/>
    <w:rPr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E6476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6476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6476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47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sid w:val="00E6476C"/>
    <w:rPr>
      <w:rFonts w:ascii="Arial" w:hAnsi="Arial"/>
      <w:b/>
      <w:bCs/>
      <w:lang w:val="en-GB" w:eastAsia="ko-KR"/>
    </w:rPr>
  </w:style>
  <w:style w:type="paragraph" w:styleId="Date">
    <w:name w:val="Date"/>
    <w:basedOn w:val="Normal"/>
    <w:next w:val="Normal"/>
    <w:link w:val="DateChar"/>
    <w:rsid w:val="00E6476C"/>
  </w:style>
  <w:style w:type="character" w:customStyle="1" w:styleId="DateChar">
    <w:name w:val="Date Char"/>
    <w:basedOn w:val="DefaultParagraphFont"/>
    <w:link w:val="Date"/>
    <w:rsid w:val="00E6476C"/>
    <w:rPr>
      <w:lang w:val="en-GB" w:eastAsia="ko-KR"/>
    </w:rPr>
  </w:style>
  <w:style w:type="paragraph" w:styleId="DocumentMap">
    <w:name w:val="Document Map"/>
    <w:basedOn w:val="Normal"/>
    <w:link w:val="DocumentMapChar"/>
    <w:rsid w:val="00E6476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6476C"/>
    <w:rPr>
      <w:rFonts w:ascii="Segoe UI" w:hAnsi="Segoe UI" w:cs="Segoe UI"/>
      <w:sz w:val="16"/>
      <w:szCs w:val="16"/>
      <w:lang w:val="en-GB" w:eastAsia="ko-KR"/>
    </w:rPr>
  </w:style>
  <w:style w:type="paragraph" w:styleId="E-mailSignature">
    <w:name w:val="E-mail Signature"/>
    <w:basedOn w:val="Normal"/>
    <w:link w:val="E-mailSignatureChar"/>
    <w:rsid w:val="00E6476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6476C"/>
    <w:rPr>
      <w:lang w:val="en-GB" w:eastAsia="ko-KR"/>
    </w:rPr>
  </w:style>
  <w:style w:type="paragraph" w:styleId="EndnoteText">
    <w:name w:val="endnote text"/>
    <w:basedOn w:val="Normal"/>
    <w:link w:val="EndnoteTextChar"/>
    <w:rsid w:val="00E6476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6476C"/>
    <w:rPr>
      <w:lang w:val="en-GB" w:eastAsia="ko-KR"/>
    </w:rPr>
  </w:style>
  <w:style w:type="paragraph" w:styleId="EnvelopeAddress">
    <w:name w:val="envelope address"/>
    <w:basedOn w:val="Normal"/>
    <w:rsid w:val="00E6476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6476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6476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6476C"/>
    <w:rPr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E6476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6476C"/>
    <w:rPr>
      <w:rFonts w:ascii="Consolas" w:hAnsi="Consolas"/>
      <w:lang w:val="en-GB" w:eastAsia="ko-KR"/>
    </w:rPr>
  </w:style>
  <w:style w:type="paragraph" w:styleId="Index3">
    <w:name w:val="index 3"/>
    <w:basedOn w:val="Normal"/>
    <w:next w:val="Normal"/>
    <w:rsid w:val="00E6476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6476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6476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6476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6476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6476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6476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6476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476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476C"/>
    <w:rPr>
      <w:i/>
      <w:iCs/>
      <w:color w:val="5B9BD5" w:themeColor="accent1"/>
      <w:lang w:val="en-GB" w:eastAsia="ko-KR"/>
    </w:rPr>
  </w:style>
  <w:style w:type="paragraph" w:styleId="ListContinue">
    <w:name w:val="List Continue"/>
    <w:basedOn w:val="Normal"/>
    <w:rsid w:val="00E6476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476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476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476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476C"/>
    <w:pPr>
      <w:spacing w:after="120"/>
      <w:ind w:left="1415"/>
      <w:contextualSpacing/>
    </w:pPr>
  </w:style>
  <w:style w:type="paragraph" w:styleId="ListNumber3">
    <w:name w:val="List Number 3"/>
    <w:basedOn w:val="Normal"/>
    <w:rsid w:val="00E6476C"/>
    <w:pPr>
      <w:numPr>
        <w:numId w:val="9"/>
      </w:numPr>
      <w:contextualSpacing/>
    </w:pPr>
  </w:style>
  <w:style w:type="paragraph" w:styleId="ListNumber4">
    <w:name w:val="List Number 4"/>
    <w:basedOn w:val="Normal"/>
    <w:rsid w:val="00E6476C"/>
    <w:pPr>
      <w:numPr>
        <w:numId w:val="10"/>
      </w:numPr>
      <w:contextualSpacing/>
    </w:pPr>
  </w:style>
  <w:style w:type="paragraph" w:styleId="ListNumber5">
    <w:name w:val="List Number 5"/>
    <w:basedOn w:val="Normal"/>
    <w:rsid w:val="00E6476C"/>
    <w:pPr>
      <w:numPr>
        <w:numId w:val="11"/>
      </w:numPr>
      <w:contextualSpacing/>
    </w:pPr>
  </w:style>
  <w:style w:type="paragraph" w:styleId="MacroText">
    <w:name w:val="macro"/>
    <w:link w:val="MacroTextChar"/>
    <w:rsid w:val="00E647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E6476C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E647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476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E6476C"/>
    <w:rPr>
      <w:lang w:val="en-GB" w:eastAsia="ko-KR"/>
    </w:rPr>
  </w:style>
  <w:style w:type="paragraph" w:styleId="NormalWeb">
    <w:name w:val="Normal (Web)"/>
    <w:basedOn w:val="Normal"/>
    <w:rsid w:val="00E6476C"/>
    <w:rPr>
      <w:sz w:val="24"/>
      <w:szCs w:val="24"/>
    </w:rPr>
  </w:style>
  <w:style w:type="paragraph" w:styleId="NormalIndent">
    <w:name w:val="Normal Indent"/>
    <w:basedOn w:val="Normal"/>
    <w:rsid w:val="00E6476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476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6476C"/>
    <w:rPr>
      <w:lang w:val="en-GB" w:eastAsia="ko-KR"/>
    </w:rPr>
  </w:style>
  <w:style w:type="paragraph" w:styleId="PlainText">
    <w:name w:val="Plain Text"/>
    <w:basedOn w:val="Normal"/>
    <w:link w:val="PlainTextChar"/>
    <w:rsid w:val="00E6476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6476C"/>
    <w:rPr>
      <w:rFonts w:ascii="Consolas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6476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476C"/>
    <w:rPr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E6476C"/>
  </w:style>
  <w:style w:type="character" w:customStyle="1" w:styleId="SalutationChar">
    <w:name w:val="Salutation Char"/>
    <w:basedOn w:val="DefaultParagraphFont"/>
    <w:link w:val="Salutation"/>
    <w:rsid w:val="00E6476C"/>
    <w:rPr>
      <w:lang w:val="en-GB" w:eastAsia="ko-KR"/>
    </w:rPr>
  </w:style>
  <w:style w:type="paragraph" w:styleId="Signature">
    <w:name w:val="Signature"/>
    <w:basedOn w:val="Normal"/>
    <w:link w:val="SignatureChar"/>
    <w:rsid w:val="00E6476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6476C"/>
    <w:rPr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E6476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6476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E6476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6476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6476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6476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E6476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476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</cp:revision>
  <dcterms:created xsi:type="dcterms:W3CDTF">2022-05-26T07:05:00Z</dcterms:created>
  <dcterms:modified xsi:type="dcterms:W3CDTF">2022-05-27T08:19:00Z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